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AB089" w14:textId="77777777" w:rsidR="009442D3" w:rsidRDefault="009442D3" w:rsidP="009442D3">
      <w:pPr>
        <w:pStyle w:val="NoSpacing"/>
      </w:pPr>
      <w:r>
        <w:rPr>
          <w:u w:val="single"/>
        </w:rPr>
        <w:t>Dame Johann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1D036192" w14:textId="77777777" w:rsidR="009442D3" w:rsidRDefault="009442D3" w:rsidP="009442D3">
      <w:pPr>
        <w:pStyle w:val="NoSpacing"/>
      </w:pPr>
    </w:p>
    <w:p w14:paraId="25C2E3CD" w14:textId="77777777" w:rsidR="009442D3" w:rsidRDefault="009442D3" w:rsidP="009442D3">
      <w:pPr>
        <w:pStyle w:val="NoSpacing"/>
      </w:pPr>
    </w:p>
    <w:p w14:paraId="40A9E712" w14:textId="77777777" w:rsidR="009442D3" w:rsidRDefault="009442D3" w:rsidP="009442D3">
      <w:pPr>
        <w:pStyle w:val="NoSpacing"/>
      </w:pPr>
      <w:r>
        <w:tab/>
        <w:t>1484</w:t>
      </w:r>
      <w:r>
        <w:tab/>
        <w:t xml:space="preserve">She had a bequest in the Will of William </w:t>
      </w:r>
      <w:proofErr w:type="spellStart"/>
      <w:r>
        <w:t>Pellycan</w:t>
      </w:r>
      <w:proofErr w:type="spellEnd"/>
      <w:r>
        <w:t xml:space="preserve"> of West </w:t>
      </w:r>
      <w:proofErr w:type="spellStart"/>
      <w:r>
        <w:t>Malling</w:t>
      </w:r>
      <w:proofErr w:type="spellEnd"/>
      <w:r>
        <w:t>,</w:t>
      </w:r>
    </w:p>
    <w:p w14:paraId="51126ED6" w14:textId="77777777" w:rsidR="009442D3" w:rsidRDefault="009442D3" w:rsidP="009442D3">
      <w:pPr>
        <w:pStyle w:val="NoSpacing"/>
      </w:pPr>
      <w:r>
        <w:tab/>
      </w:r>
      <w:r>
        <w:tab/>
        <w:t>Kent(q.v.).</w:t>
      </w:r>
    </w:p>
    <w:p w14:paraId="4B32E4A7" w14:textId="77777777" w:rsidR="009442D3" w:rsidRDefault="009442D3" w:rsidP="009442D3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p.51)</w:t>
      </w:r>
    </w:p>
    <w:p w14:paraId="7A7ABD7F" w14:textId="77777777" w:rsidR="009442D3" w:rsidRDefault="009442D3" w:rsidP="009442D3">
      <w:pPr>
        <w:pStyle w:val="NoSpacing"/>
      </w:pPr>
      <w:bookmarkStart w:id="0" w:name="_GoBack"/>
      <w:bookmarkEnd w:id="0"/>
    </w:p>
    <w:p w14:paraId="51C4A161" w14:textId="77777777" w:rsidR="009442D3" w:rsidRDefault="009442D3" w:rsidP="009442D3">
      <w:pPr>
        <w:pStyle w:val="NoSpacing"/>
      </w:pPr>
    </w:p>
    <w:p w14:paraId="7F6FE3F8" w14:textId="77777777" w:rsidR="009442D3" w:rsidRPr="002A729C" w:rsidRDefault="009442D3" w:rsidP="009442D3">
      <w:pPr>
        <w:pStyle w:val="NoSpacing"/>
      </w:pPr>
      <w:r>
        <w:t>16 March 2019</w:t>
      </w:r>
    </w:p>
    <w:p w14:paraId="510DB340" w14:textId="1288121F" w:rsidR="006B2F86" w:rsidRPr="009442D3" w:rsidRDefault="009442D3" w:rsidP="00E71FC3">
      <w:pPr>
        <w:pStyle w:val="NoSpacing"/>
      </w:pPr>
    </w:p>
    <w:sectPr w:rsidR="006B2F86" w:rsidRPr="009442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6FC6F" w14:textId="77777777" w:rsidR="009442D3" w:rsidRDefault="009442D3" w:rsidP="00E71FC3">
      <w:pPr>
        <w:spacing w:after="0" w:line="240" w:lineRule="auto"/>
      </w:pPr>
      <w:r>
        <w:separator/>
      </w:r>
    </w:p>
  </w:endnote>
  <w:endnote w:type="continuationSeparator" w:id="0">
    <w:p w14:paraId="6035C3A2" w14:textId="77777777" w:rsidR="009442D3" w:rsidRDefault="009442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256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8069" w14:textId="77777777" w:rsidR="009442D3" w:rsidRDefault="009442D3" w:rsidP="00E71FC3">
      <w:pPr>
        <w:spacing w:after="0" w:line="240" w:lineRule="auto"/>
      </w:pPr>
      <w:r>
        <w:separator/>
      </w:r>
    </w:p>
  </w:footnote>
  <w:footnote w:type="continuationSeparator" w:id="0">
    <w:p w14:paraId="21BEBBCC" w14:textId="77777777" w:rsidR="009442D3" w:rsidRDefault="009442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D3"/>
    <w:rsid w:val="001A7C09"/>
    <w:rsid w:val="00577BD5"/>
    <w:rsid w:val="00656CBA"/>
    <w:rsid w:val="006A1F77"/>
    <w:rsid w:val="00733BE7"/>
    <w:rsid w:val="009442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D9015"/>
  <w15:chartTrackingRefBased/>
  <w15:docId w15:val="{449DDD3C-3D46-4A42-9156-16993C63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2019-03-16T20:42:00Z</dcterms:created>
  <dcterms:modified xsi:type="dcterms:W3CDTF">2019-03-16T20:46:00Z</dcterms:modified>
</cp:coreProperties>
</file>